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1FF" w:rsidRDefault="00AB21FF" w:rsidP="00B52738">
      <w:pPr>
        <w:pStyle w:val="Heading6"/>
        <w:rPr>
          <w:rFonts w:ascii="Arial" w:hAnsi="Arial" w:cs="Arial"/>
          <w:b/>
          <w:bCs/>
        </w:rPr>
      </w:pPr>
      <w:r w:rsidRPr="000A2821">
        <w:rPr>
          <w:rFonts w:ascii="Arial" w:hAnsi="Arial" w:cs="Arial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7.25pt;height:45pt;visibility:visible">
            <v:imagedata r:id="rId7" o:title="" gain="2"/>
          </v:shape>
        </w:pict>
      </w:r>
    </w:p>
    <w:p w:rsidR="00AB21FF" w:rsidRDefault="00AB21FF" w:rsidP="00B52738">
      <w:pPr>
        <w:pStyle w:val="Heading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AB21FF" w:rsidRDefault="00AB21FF" w:rsidP="00B52738">
      <w:pPr>
        <w:pStyle w:val="Heading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AB21FF" w:rsidRDefault="00AB21FF" w:rsidP="00B52738">
      <w:pPr>
        <w:pStyle w:val="Heading5"/>
      </w:pPr>
      <w:r>
        <w:t xml:space="preserve">ПОСТОЯННАЯ КОМИССИЯ  </w:t>
      </w:r>
    </w:p>
    <w:p w:rsidR="00AB21FF" w:rsidRDefault="00AB21FF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AB21FF" w:rsidRDefault="00AB21FF" w:rsidP="00B52738"/>
    <w:p w:rsidR="00AB21FF" w:rsidRDefault="00AB21FF" w:rsidP="00B52738">
      <w:pPr>
        <w:jc w:val="center"/>
      </w:pPr>
    </w:p>
    <w:p w:rsidR="00AB21FF" w:rsidRDefault="00AB21FF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AB21FF" w:rsidRDefault="00AB21FF" w:rsidP="00B52738">
      <w:pPr>
        <w:rPr>
          <w:sz w:val="28"/>
          <w:szCs w:val="28"/>
        </w:rPr>
      </w:pPr>
      <w:r>
        <w:rPr>
          <w:sz w:val="28"/>
          <w:szCs w:val="28"/>
        </w:rPr>
        <w:t>от 08.12.2015                                      г. Новосибирск                                                № 33</w:t>
      </w:r>
    </w:p>
    <w:p w:rsidR="00AB21FF" w:rsidRDefault="00AB21FF" w:rsidP="00B52738">
      <w:pPr>
        <w:ind w:right="-24"/>
        <w:jc w:val="center"/>
        <w:rPr>
          <w:b/>
          <w:bCs/>
          <w:sz w:val="32"/>
          <w:szCs w:val="32"/>
        </w:rPr>
      </w:pPr>
    </w:p>
    <w:p w:rsidR="00AB21FF" w:rsidRDefault="00AB21F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AB21FF" w:rsidRPr="00D37ACC" w:rsidTr="002A131C">
        <w:trPr>
          <w:trHeight w:val="1120"/>
        </w:trPr>
        <w:tc>
          <w:tcPr>
            <w:tcW w:w="5352" w:type="dxa"/>
          </w:tcPr>
          <w:p w:rsidR="00AB21FF" w:rsidRPr="00D37ACC" w:rsidRDefault="00AB21FF" w:rsidP="00D37ACC">
            <w:pPr>
              <w:jc w:val="both"/>
              <w:rPr>
                <w:sz w:val="28"/>
                <w:szCs w:val="28"/>
              </w:rPr>
            </w:pPr>
            <w:r w:rsidRPr="00D37ACC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2016 год и плановый период 2017 и 2018 годов» (второе чтение)</w:t>
            </w:r>
          </w:p>
        </w:tc>
      </w:tr>
    </w:tbl>
    <w:p w:rsidR="00AB21FF" w:rsidRPr="00D37ACC" w:rsidRDefault="00AB21FF" w:rsidP="00D37ACC">
      <w:pPr>
        <w:ind w:firstLine="567"/>
        <w:jc w:val="both"/>
        <w:rPr>
          <w:sz w:val="28"/>
          <w:szCs w:val="28"/>
        </w:rPr>
      </w:pPr>
    </w:p>
    <w:p w:rsidR="00AB21FF" w:rsidRPr="00D37ACC" w:rsidRDefault="00AB21FF" w:rsidP="00D37ACC">
      <w:pPr>
        <w:overflowPunct/>
        <w:ind w:firstLine="709"/>
        <w:jc w:val="both"/>
        <w:textAlignment w:val="auto"/>
        <w:rPr>
          <w:bCs/>
          <w:sz w:val="28"/>
          <w:szCs w:val="28"/>
        </w:rPr>
      </w:pPr>
      <w:r w:rsidRPr="00D37ACC">
        <w:rPr>
          <w:rFonts w:cs="Arial"/>
          <w:bCs/>
          <w:sz w:val="28"/>
          <w:szCs w:val="28"/>
        </w:rPr>
        <w:t xml:space="preserve">Рассмотрев проект решения Совета депутатов города Новосибирска </w:t>
      </w:r>
      <w:r w:rsidRPr="00D37ACC">
        <w:rPr>
          <w:bCs/>
          <w:sz w:val="28"/>
          <w:szCs w:val="28"/>
        </w:rPr>
        <w:t>«О бюджете города Новосибирска на 2016 год и плановый период 2017 и 2018 годов» (далее – проект решения), комиссия РЕШИЛА:</w:t>
      </w:r>
    </w:p>
    <w:p w:rsidR="00AB21FF" w:rsidRPr="00D37ACC" w:rsidRDefault="00AB21FF" w:rsidP="00D37ACC">
      <w:pPr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sz w:val="28"/>
          <w:szCs w:val="28"/>
        </w:rPr>
      </w:pPr>
      <w:r w:rsidRPr="00D37ACC">
        <w:rPr>
          <w:sz w:val="28"/>
          <w:szCs w:val="28"/>
        </w:rPr>
        <w:t>Согласиться с проектом решения.</w:t>
      </w:r>
    </w:p>
    <w:p w:rsidR="00AB21FF" w:rsidRPr="00D37ACC" w:rsidRDefault="00AB21FF" w:rsidP="00D37ACC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 w:rsidRPr="00D37ACC">
        <w:rPr>
          <w:sz w:val="28"/>
          <w:szCs w:val="28"/>
        </w:rPr>
        <w:t>2. 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во втором чтении в порядке, установленном</w:t>
      </w:r>
      <w:r>
        <w:rPr>
          <w:sz w:val="28"/>
          <w:szCs w:val="28"/>
        </w:rPr>
        <w:t xml:space="preserve"> Регламентом</w:t>
      </w:r>
      <w:r w:rsidRPr="00D37ACC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а</w:t>
      </w:r>
      <w:bookmarkStart w:id="0" w:name="_GoBack"/>
      <w:bookmarkEnd w:id="0"/>
      <w:r w:rsidRPr="00D37ACC">
        <w:rPr>
          <w:sz w:val="28"/>
          <w:szCs w:val="28"/>
        </w:rPr>
        <w:t xml:space="preserve"> депутатов города Новосибирска.</w:t>
      </w:r>
    </w:p>
    <w:p w:rsidR="00AB21FF" w:rsidRPr="00D37ACC" w:rsidRDefault="00AB21FF" w:rsidP="00D37ACC">
      <w:pPr>
        <w:spacing w:line="240" w:lineRule="atLeast"/>
        <w:ind w:firstLine="709"/>
        <w:jc w:val="both"/>
        <w:rPr>
          <w:sz w:val="28"/>
          <w:szCs w:val="28"/>
        </w:rPr>
      </w:pPr>
      <w:r w:rsidRPr="00D37ACC">
        <w:rPr>
          <w:sz w:val="28"/>
          <w:szCs w:val="28"/>
        </w:rPr>
        <w:t xml:space="preserve">3. 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AB21FF" w:rsidRPr="00D37ACC" w:rsidRDefault="00AB21FF" w:rsidP="00D37ACC">
      <w:pPr>
        <w:jc w:val="both"/>
        <w:rPr>
          <w:sz w:val="28"/>
          <w:szCs w:val="28"/>
        </w:rPr>
      </w:pPr>
    </w:p>
    <w:p w:rsidR="00AB21FF" w:rsidRPr="00D37ACC" w:rsidRDefault="00AB21FF" w:rsidP="00D37ACC">
      <w:pPr>
        <w:jc w:val="both"/>
        <w:rPr>
          <w:sz w:val="28"/>
          <w:szCs w:val="28"/>
        </w:rPr>
      </w:pPr>
    </w:p>
    <w:p w:rsidR="00AB21FF" w:rsidRPr="00D37ACC" w:rsidRDefault="00AB21FF" w:rsidP="00D37ACC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D37ACC">
        <w:rPr>
          <w:sz w:val="28"/>
          <w:szCs w:val="28"/>
        </w:rPr>
        <w:t>Председатель комиссии                                                                         С. В. Бондаренко</w:t>
      </w:r>
    </w:p>
    <w:p w:rsidR="00AB21FF" w:rsidRDefault="00AB21FF" w:rsidP="00841F4D"/>
    <w:p w:rsidR="00AB21FF" w:rsidRDefault="00AB21FF" w:rsidP="00082A80"/>
    <w:sectPr w:rsidR="00AB21FF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1FF" w:rsidRDefault="00AB21FF">
      <w:r>
        <w:separator/>
      </w:r>
    </w:p>
  </w:endnote>
  <w:endnote w:type="continuationSeparator" w:id="0">
    <w:p w:rsidR="00AB21FF" w:rsidRDefault="00AB2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1FF" w:rsidRDefault="00AB21FF">
      <w:r>
        <w:separator/>
      </w:r>
    </w:p>
  </w:footnote>
  <w:footnote w:type="continuationSeparator" w:id="0">
    <w:p w:rsidR="00AB21FF" w:rsidRDefault="00AB21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1FF" w:rsidRDefault="00AB21FF" w:rsidP="00CB47E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21FF" w:rsidRDefault="00AB21F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1FF" w:rsidRDefault="00AB21FF" w:rsidP="00CB47E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B21FF" w:rsidRDefault="00AB21F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1D4F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A2821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6B11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131C"/>
    <w:rsid w:val="002A67AF"/>
    <w:rsid w:val="002B6D79"/>
    <w:rsid w:val="002C0D3B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460B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1FF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11B6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25E48"/>
    <w:rsid w:val="00C326FE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ACC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99"/>
    <w:rsid w:val="002F1646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711B"/>
    <w:rPr>
      <w:rFonts w:cs="Times New Roman"/>
      <w:sz w:val="2"/>
    </w:rPr>
  </w:style>
  <w:style w:type="paragraph" w:styleId="BodyTextIndent">
    <w:name w:val="Body Text Indent"/>
    <w:basedOn w:val="Normal"/>
    <w:link w:val="BodyTextIndentChar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4711B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711B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15013"/>
    <w:rPr>
      <w:rFonts w:cs="Times New Roman"/>
    </w:rPr>
  </w:style>
  <w:style w:type="paragraph" w:customStyle="1" w:styleId="ConsPlusTitle">
    <w:name w:val="ConsPlusTitle"/>
    <w:uiPriority w:val="99"/>
    <w:rsid w:val="001818A3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79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1</Pages>
  <Words>167</Words>
  <Characters>956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babikov</cp:lastModifiedBy>
  <cp:revision>20</cp:revision>
  <cp:lastPrinted>2015-06-11T03:59:00Z</cp:lastPrinted>
  <dcterms:created xsi:type="dcterms:W3CDTF">2014-02-20T04:19:00Z</dcterms:created>
  <dcterms:modified xsi:type="dcterms:W3CDTF">2015-12-09T11:11:00Z</dcterms:modified>
</cp:coreProperties>
</file>